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E55D2" w14:textId="52255EFC" w:rsidR="00535962" w:rsidRPr="00F7167E" w:rsidRDefault="009902CF" w:rsidP="004F20D3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63BECF2" wp14:editId="6472DD91">
                <wp:simplePos x="0" y="0"/>
                <wp:positionH relativeFrom="column">
                  <wp:posOffset>4391025</wp:posOffset>
                </wp:positionH>
                <wp:positionV relativeFrom="paragraph">
                  <wp:posOffset>-247650</wp:posOffset>
                </wp:positionV>
                <wp:extent cx="1952601" cy="1076325"/>
                <wp:effectExtent l="19050" t="19050" r="10160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2601" cy="1076325"/>
                          <a:chOff x="9048" y="720"/>
                          <a:chExt cx="2112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048" y="720"/>
                            <a:ext cx="2112" cy="1620"/>
                            <a:chOff x="9048" y="720"/>
                            <a:chExt cx="2112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855"/>
                              <a:chOff x="9151" y="720"/>
                              <a:chExt cx="2009" cy="855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1617" cy="4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5F10801" w14:textId="3F408B62" w:rsidR="00CE67A3" w:rsidRPr="00535962" w:rsidRDefault="002A495C" w:rsidP="00535962">
                                      <w:pPr>
                                        <w:jc w:val="center"/>
                                      </w:pPr>
                                      <w:r w:rsidRPr="002A495C">
                                        <w:t>CECANOT-DAF-CM-2020-0125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674A8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048" y="1681"/>
                              <a:ext cx="2112" cy="659"/>
                              <a:chOff x="9048" y="1681"/>
                              <a:chExt cx="2112" cy="659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48" y="1805"/>
                                <a:ext cx="2112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A1CED8E" w14:textId="77777777" w:rsidR="00535962" w:rsidRPr="00535962" w:rsidRDefault="0034147C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681"/>
                                <a:ext cx="2009" cy="1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F42A3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BECF2" id="Group 3" o:spid="_x0000_s1026" style="position:absolute;margin-left:345.75pt;margin-top:-19.5pt;width:153.75pt;height:84.75pt;z-index:251683840" coordorigin="9048,720" coordsize="2112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">
                <v:group id="Group 4" o:spid="_x0000_s1027" style="position:absolute;left:9048;top:720;width:2112;height:1620" coordorigin="9048,720" coordsize="2112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855" coordorigin="9151,720" coordsize="2009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1617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5F10801" w14:textId="3F408B62" w:rsidR="00CE67A3" w:rsidRPr="00535962" w:rsidRDefault="002A495C" w:rsidP="00535962">
                                <w:pPr>
                                  <w:jc w:val="center"/>
                                </w:pPr>
                                <w:r w:rsidRPr="002A495C">
                                  <w:t>CECANOT-DAF-CM-2020-0125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335674A8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048;top:1681;width:2112;height:659" coordorigin="9048,1681" coordsize="2112,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048;top:1805;width:2112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A1CED8E" w14:textId="77777777" w:rsidR="00535962" w:rsidRPr="00535962" w:rsidRDefault="0034147C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681;width:2009;height: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680F42A3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07062D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3FDE764" wp14:editId="091970DF">
            <wp:simplePos x="0" y="0"/>
            <wp:positionH relativeFrom="column">
              <wp:posOffset>2307265</wp:posOffset>
            </wp:positionH>
            <wp:positionV relativeFrom="paragraph">
              <wp:posOffset>-542260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F64A83" wp14:editId="2A8FAA0F">
                <wp:simplePos x="0" y="0"/>
                <wp:positionH relativeFrom="column">
                  <wp:posOffset>-485775</wp:posOffset>
                </wp:positionH>
                <wp:positionV relativeFrom="paragraph">
                  <wp:posOffset>19050</wp:posOffset>
                </wp:positionV>
                <wp:extent cx="1028700" cy="107823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6EF5B37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A8BC5BD" wp14:editId="1F2DB6C2">
                                      <wp:extent cx="937881" cy="852539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63781" cy="8760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64A83" id="Text Box 2" o:spid="_x0000_s1035" type="#_x0000_t202" style="position:absolute;margin-left:-38.25pt;margin-top:1.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6EF5B37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A8BC5BD" wp14:editId="1F2DB6C2">
                                <wp:extent cx="937881" cy="852539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63781" cy="8760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954946" wp14:editId="58BDD5E8">
                <wp:simplePos x="0" y="0"/>
                <wp:positionH relativeFrom="column">
                  <wp:posOffset>-363220</wp:posOffset>
                </wp:positionH>
                <wp:positionV relativeFrom="paragraph">
                  <wp:posOffset>-394335</wp:posOffset>
                </wp:positionV>
                <wp:extent cx="948055" cy="305435"/>
                <wp:effectExtent l="0" t="0" r="0" b="3175"/>
                <wp:wrapNone/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1D48B" w14:textId="11BE7FF6" w:rsidR="00B22BC7" w:rsidRPr="00A86FA8" w:rsidRDefault="00B22BC7" w:rsidP="00B22B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54946" id="Text Box 22" o:spid="_x0000_s1036" type="#_x0000_t202" style="position:absolute;margin-left:-28.6pt;margin-top:-31.05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XC6w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" filled="f" stroked="f">
                <v:textbox inset="0,0,0,0">
                  <w:txbxContent>
                    <w:p w14:paraId="4DE1D48B" w14:textId="11BE7FF6" w:rsidR="00B22BC7" w:rsidRPr="00A86FA8" w:rsidRDefault="00B22BC7" w:rsidP="00B22B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062D">
        <w:tab/>
      </w:r>
    </w:p>
    <w:p w14:paraId="70EF1741" w14:textId="5B80A226" w:rsidR="00535962" w:rsidRDefault="009902C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28D96D" wp14:editId="7CFE1033">
                <wp:simplePos x="0" y="0"/>
                <wp:positionH relativeFrom="column">
                  <wp:posOffset>542925</wp:posOffset>
                </wp:positionH>
                <wp:positionV relativeFrom="paragraph">
                  <wp:posOffset>217170</wp:posOffset>
                </wp:positionV>
                <wp:extent cx="3629025" cy="515620"/>
                <wp:effectExtent l="0" t="0" r="9525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6DD0E5" w14:textId="746F4D09" w:rsidR="004F20D3" w:rsidRPr="002E1412" w:rsidRDefault="001245E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</w:t>
                            </w:r>
                            <w:r w:rsidR="0034147C">
                              <w:rPr>
                                <w:rStyle w:val="Style6"/>
                              </w:rPr>
                              <w:t xml:space="preserve">Centro Cardio-Neuro </w:t>
                            </w:r>
                            <w:r w:rsidR="00A03A74">
                              <w:rPr>
                                <w:rStyle w:val="Style6"/>
                              </w:rPr>
                              <w:t>Oftalmológico</w:t>
                            </w:r>
                            <w:r w:rsidR="0034147C">
                              <w:rPr>
                                <w:rStyle w:val="Style6"/>
                              </w:rPr>
                              <w:t xml:space="preserve"> y trasplante CECANOT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28D96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7" type="#_x0000_t202" style="position:absolute;margin-left:42.75pt;margin-top:17.1pt;width:285.75pt;height:40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" stroked="f">
                <v:textbox>
                  <w:txbxContent>
                    <w:p w14:paraId="006DD0E5" w14:textId="746F4D09" w:rsidR="004F20D3" w:rsidRPr="002E1412" w:rsidRDefault="001245EE" w:rsidP="00A72F42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</w:t>
                      </w:r>
                      <w:r w:rsidR="0034147C">
                        <w:rPr>
                          <w:rStyle w:val="Style6"/>
                        </w:rPr>
                        <w:t xml:space="preserve">Centro Cardio-Neuro </w:t>
                      </w:r>
                      <w:r w:rsidR="00A03A74">
                        <w:rPr>
                          <w:rStyle w:val="Style6"/>
                        </w:rPr>
                        <w:t>Oftalmológico</w:t>
                      </w:r>
                      <w:r w:rsidR="0034147C">
                        <w:rPr>
                          <w:rStyle w:val="Style6"/>
                        </w:rPr>
                        <w:t xml:space="preserve"> y trasplante CECANOT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29D9A8" wp14:editId="75836996">
                <wp:simplePos x="0" y="0"/>
                <wp:positionH relativeFrom="column">
                  <wp:posOffset>4834890</wp:posOffset>
                </wp:positionH>
                <wp:positionV relativeFrom="paragraph">
                  <wp:posOffset>182880</wp:posOffset>
                </wp:positionV>
                <wp:extent cx="1448435" cy="278130"/>
                <wp:effectExtent l="0" t="3810" r="3175" b="381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83AF8" w14:textId="77777777" w:rsidR="0026335F" w:rsidRPr="0026335F" w:rsidRDefault="006F61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7062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9D9A8" id="Text Box 12" o:spid="_x0000_s1038" type="#_x0000_t202" style="position:absolute;margin-left:380.7pt;margin-top:14.4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" filled="f" stroked="f">
                <v:textbox>
                  <w:txbxContent>
                    <w:p w14:paraId="0E283AF8" w14:textId="77777777" w:rsidR="0026335F" w:rsidRPr="0026335F" w:rsidRDefault="002A495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7062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FB834" wp14:editId="32BEB9E7">
                <wp:simplePos x="0" y="0"/>
                <wp:positionH relativeFrom="column">
                  <wp:posOffset>5104765</wp:posOffset>
                </wp:positionH>
                <wp:positionV relativeFrom="paragraph">
                  <wp:posOffset>241300</wp:posOffset>
                </wp:positionV>
                <wp:extent cx="106172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D26EF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FB834" id="Text Box 13" o:spid="_x0000_s1039" type="#_x0000_t202" style="position:absolute;margin-left:401.95pt;margin-top:19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" filled="f" stroked="f">
                <v:textbox>
                  <w:txbxContent>
                    <w:p w14:paraId="7CD26EF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5BFAC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6B02F9C" w14:textId="77777777" w:rsidR="004F20D3" w:rsidRDefault="004F20D3" w:rsidP="004F20D3">
      <w:pPr>
        <w:rPr>
          <w:rStyle w:val="Style6"/>
        </w:rPr>
      </w:pPr>
      <w:r>
        <w:tab/>
      </w:r>
    </w:p>
    <w:p w14:paraId="501F378E" w14:textId="519E5791" w:rsidR="004F20D3" w:rsidRDefault="009902CF" w:rsidP="004F20D3">
      <w:pPr>
        <w:tabs>
          <w:tab w:val="left" w:pos="6028"/>
        </w:tabs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9A893E" wp14:editId="4FB79A11">
                <wp:simplePos x="0" y="0"/>
                <wp:positionH relativeFrom="column">
                  <wp:posOffset>1482090</wp:posOffset>
                </wp:positionH>
                <wp:positionV relativeFrom="paragraph">
                  <wp:posOffset>233680</wp:posOffset>
                </wp:positionV>
                <wp:extent cx="2568575" cy="405130"/>
                <wp:effectExtent l="0" t="4445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A5E3E" w14:textId="77777777" w:rsidR="00F7443C" w:rsidRDefault="00D302ED" w:rsidP="00A72F42">
                            <w:pPr>
                              <w:jc w:val="center"/>
                              <w:rPr>
                                <w:rStyle w:val="Style7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invitación a presentar ofertas</w:t>
                            </w:r>
                          </w:p>
                          <w:p w14:paraId="2B4E64F7" w14:textId="77777777" w:rsidR="004F20D3" w:rsidRDefault="004F20D3" w:rsidP="00A72F42">
                            <w:pPr>
                              <w:jc w:val="center"/>
                              <w:rPr>
                                <w:rStyle w:val="Style7"/>
                              </w:rPr>
                            </w:pPr>
                          </w:p>
                          <w:p w14:paraId="7984158B" w14:textId="77777777" w:rsidR="004F20D3" w:rsidRPr="00D302ED" w:rsidRDefault="004F20D3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A893E" id="Text Box 18" o:spid="_x0000_s1040" type="#_x0000_t202" style="position:absolute;margin-left:116.7pt;margin-top:18.4pt;width:202.25pt;height:31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" stroked="f">
                <v:textbox>
                  <w:txbxContent>
                    <w:p w14:paraId="648A5E3E" w14:textId="77777777" w:rsidR="00F7443C" w:rsidRDefault="00D302ED" w:rsidP="00A72F42">
                      <w:pPr>
                        <w:jc w:val="center"/>
                        <w:rPr>
                          <w:rStyle w:val="Style7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invitación a presentar ofertas</w:t>
                      </w:r>
                    </w:p>
                    <w:p w14:paraId="2B4E64F7" w14:textId="77777777" w:rsidR="004F20D3" w:rsidRDefault="004F20D3" w:rsidP="00A72F42">
                      <w:pPr>
                        <w:jc w:val="center"/>
                        <w:rPr>
                          <w:rStyle w:val="Style7"/>
                        </w:rPr>
                      </w:pPr>
                    </w:p>
                    <w:p w14:paraId="7984158B" w14:textId="77777777" w:rsidR="004F20D3" w:rsidRPr="00D302ED" w:rsidRDefault="004F20D3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8FEE03" wp14:editId="44520D23">
                <wp:simplePos x="0" y="0"/>
                <wp:positionH relativeFrom="column">
                  <wp:posOffset>-156210</wp:posOffset>
                </wp:positionH>
                <wp:positionV relativeFrom="paragraph">
                  <wp:posOffset>233680</wp:posOffset>
                </wp:positionV>
                <wp:extent cx="5135880" cy="351790"/>
                <wp:effectExtent l="0" t="4445" r="1905" b="0"/>
                <wp:wrapNone/>
                <wp:docPr id="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78F67" w14:textId="77777777" w:rsidR="002E1412" w:rsidRDefault="006F61DD" w:rsidP="00A72F42">
                            <w:pPr>
                              <w:jc w:val="center"/>
                              <w:rPr>
                                <w:rStyle w:val="Style8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07062D">
                                  <w:rPr>
                                    <w:rStyle w:val="Style8"/>
                                  </w:rPr>
                                  <w:t>Unidad de Compras</w:t>
                                </w:r>
                              </w:sdtContent>
                            </w:sdt>
                          </w:p>
                          <w:p w14:paraId="5E55179E" w14:textId="77777777" w:rsidR="0007062D" w:rsidRPr="002E1412" w:rsidRDefault="0007062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FEE03" id="Text Box 17" o:spid="_x0000_s1041" type="#_x0000_t202" style="position:absolute;margin-left:-12.3pt;margin-top:18.4pt;width:404.4pt;height:27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" stroked="f">
                <v:textbox>
                  <w:txbxContent>
                    <w:p w14:paraId="12478F67" w14:textId="77777777" w:rsidR="002E1412" w:rsidRDefault="002A495C" w:rsidP="00A72F42">
                      <w:pPr>
                        <w:jc w:val="center"/>
                        <w:rPr>
                          <w:rStyle w:val="Style8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07062D">
                            <w:rPr>
                              <w:rStyle w:val="Style8"/>
                            </w:rPr>
                            <w:t>Unidad de Compras</w:t>
                          </w:r>
                        </w:sdtContent>
                      </w:sdt>
                    </w:p>
                    <w:p w14:paraId="5E55179E" w14:textId="77777777" w:rsidR="0007062D" w:rsidRPr="002E1412" w:rsidRDefault="0007062D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A33227" w14:textId="77777777" w:rsidR="00D302ED" w:rsidRDefault="00D302ED" w:rsidP="004F20D3">
      <w:pPr>
        <w:tabs>
          <w:tab w:val="left" w:pos="6267"/>
        </w:tabs>
        <w:jc w:val="center"/>
        <w:rPr>
          <w:rFonts w:ascii="Garamond" w:hAnsi="Garamond"/>
        </w:rPr>
      </w:pPr>
    </w:p>
    <w:p w14:paraId="07C7EDC5" w14:textId="77777777" w:rsidR="004F20D3" w:rsidRDefault="004F20D3" w:rsidP="00D302ED">
      <w:pPr>
        <w:spacing w:after="0"/>
        <w:jc w:val="both"/>
      </w:pPr>
    </w:p>
    <w:p w14:paraId="1BF94BC0" w14:textId="77777777" w:rsidR="004F20D3" w:rsidRDefault="004F20D3" w:rsidP="00D302ED">
      <w:pPr>
        <w:spacing w:after="0"/>
        <w:jc w:val="both"/>
      </w:pPr>
    </w:p>
    <w:p w14:paraId="45DBCC88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  <w:r w:rsidRPr="00D302ED">
        <w:rPr>
          <w:rFonts w:eastAsia="Calibri"/>
          <w:sz w:val="22"/>
          <w:szCs w:val="22"/>
        </w:rPr>
        <w:t>Estimados Señores:</w:t>
      </w:r>
    </w:p>
    <w:sdt>
      <w:sdtPr>
        <w:rPr>
          <w:rStyle w:val="Style19"/>
        </w:rPr>
        <w:alias w:val="Indicar nombre"/>
        <w:tag w:val="Indicar nombre"/>
        <w:id w:val="8922300"/>
        <w:placeholder>
          <w:docPart w:val="6A027F2BD6B24CF5A8ACEBC74E73BDAD"/>
        </w:placeholder>
      </w:sdtPr>
      <w:sdtEndPr>
        <w:rPr>
          <w:rStyle w:val="Style19"/>
        </w:rPr>
      </w:sdtEndPr>
      <w:sdtContent>
        <w:p w14:paraId="1C4257B3" w14:textId="77777777" w:rsidR="00D302ED" w:rsidRPr="00D302ED" w:rsidRDefault="0007062D" w:rsidP="00D302ED">
          <w:pPr>
            <w:spacing w:after="0"/>
            <w:jc w:val="both"/>
            <w:rPr>
              <w:rFonts w:eastAsia="Calibri"/>
              <w:sz w:val="22"/>
              <w:szCs w:val="22"/>
            </w:rPr>
          </w:pPr>
          <w:r>
            <w:rPr>
              <w:rStyle w:val="Style19"/>
            </w:rPr>
            <w:t>OFERENTES</w:t>
          </w:r>
        </w:p>
      </w:sdtContent>
    </w:sdt>
    <w:p w14:paraId="382B1CC9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68FC0BAE" w14:textId="584B2364" w:rsidR="00D302ED" w:rsidRPr="00D302ED" w:rsidRDefault="006F61DD" w:rsidP="00D302ED">
      <w:pPr>
        <w:spacing w:after="0"/>
        <w:jc w:val="both"/>
        <w:rPr>
          <w:rFonts w:eastAsia="Calibri"/>
          <w:sz w:val="22"/>
          <w:szCs w:val="22"/>
        </w:rPr>
      </w:pPr>
      <w:sdt>
        <w:sdtPr>
          <w:rPr>
            <w:rStyle w:val="Style19"/>
          </w:rPr>
          <w:alias w:val="Indicar Nombre Entidad Contratante"/>
          <w:tag w:val="Indicar Nombre Entidad Contratante"/>
          <w:id w:val="8922301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sdt>
            <w:sdtPr>
              <w:rPr>
                <w:rStyle w:val="Style19"/>
              </w:rPr>
              <w:alias w:val="Indicar Nombre Entidad Contratante"/>
              <w:tag w:val="Indicar Nombre Entidad Contratante"/>
              <w:id w:val="1752377"/>
              <w:placeholder>
                <w:docPart w:val="5FC1460E924940A7B1E62667422F573C"/>
              </w:placeholder>
            </w:sdtPr>
            <w:sdtEndPr>
              <w:rPr>
                <w:rStyle w:val="Style19"/>
              </w:rPr>
            </w:sdtEndPr>
            <w:sdtContent>
              <w:r w:rsidR="00CC783B" w:rsidRPr="00CC783B">
                <w:rPr>
                  <w:rStyle w:val="Style19"/>
                </w:rPr>
                <w:t>(Centro Cardio-Neuro Oftalmológico Y Trasplante (CECANOT)</w:t>
              </w:r>
            </w:sdtContent>
          </w:sdt>
          <w:r w:rsidR="00CC783B" w:rsidRPr="00CC783B">
            <w:t>,</w:t>
          </w:r>
        </w:sdtContent>
      </w:sdt>
      <w:r w:rsidR="00D302ED" w:rsidRPr="00D302ED">
        <w:rPr>
          <w:rFonts w:eastAsia="Calibri"/>
          <w:b/>
          <w:sz w:val="22"/>
          <w:szCs w:val="22"/>
        </w:rPr>
        <w:t xml:space="preserve"> </w:t>
      </w:r>
      <w:r w:rsidR="00D302ED" w:rsidRPr="00D302ED">
        <w:rPr>
          <w:rFonts w:eastAsia="Calibri"/>
          <w:sz w:val="22"/>
          <w:szCs w:val="22"/>
        </w:rPr>
        <w:t xml:space="preserve">les invita a participar al procedimiento </w:t>
      </w:r>
      <w:r w:rsidR="00D302ED">
        <w:rPr>
          <w:sz w:val="22"/>
          <w:szCs w:val="22"/>
        </w:rPr>
        <w:t>de</w:t>
      </w:r>
      <w:r w:rsidR="00D302ED" w:rsidRPr="00D302ED">
        <w:rPr>
          <w:rFonts w:eastAsia="Calibri"/>
          <w:sz w:val="22"/>
          <w:szCs w:val="22"/>
        </w:rPr>
        <w:t xml:space="preserve"> </w:t>
      </w:r>
      <w:sdt>
        <w:sdtPr>
          <w:rPr>
            <w:rStyle w:val="Style19"/>
          </w:rPr>
          <w:alias w:val="Indicar Procedimiento de Selección"/>
          <w:tag w:val="Indicar Procedimiento de Selección"/>
          <w:id w:val="8922303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r w:rsidR="009902CF">
            <w:rPr>
              <w:rStyle w:val="Style19"/>
            </w:rPr>
            <w:t>Compra Menor</w:t>
          </w:r>
        </w:sdtContent>
      </w:sdt>
      <w:r w:rsidR="00D302ED" w:rsidRPr="00D302ED">
        <w:rPr>
          <w:rFonts w:eastAsia="Calibri"/>
          <w:sz w:val="22"/>
          <w:szCs w:val="22"/>
        </w:rPr>
        <w:t>, referencia No.</w:t>
      </w:r>
      <w:r w:rsidR="00D302ED" w:rsidRPr="00D302ED">
        <w:rPr>
          <w:rFonts w:eastAsia="Calibri"/>
          <w:b/>
          <w:sz w:val="22"/>
          <w:szCs w:val="22"/>
        </w:rPr>
        <w:t xml:space="preserve"> </w:t>
      </w:r>
      <w:sdt>
        <w:sdtPr>
          <w:rPr>
            <w:rStyle w:val="Style19"/>
          </w:rPr>
          <w:alias w:val="Indicar No. de referencia"/>
          <w:tag w:val="Indicar No. de referencia"/>
          <w:id w:val="8922304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r w:rsidR="00D302ED" w:rsidRPr="00D302ED">
            <w:rPr>
              <w:rStyle w:val="Style19"/>
              <w:rFonts w:eastAsia="Calibri"/>
            </w:rPr>
            <w:t>(</w:t>
          </w:r>
          <w:sdt>
            <w:sdtPr>
              <w:rPr>
                <w:rStyle w:val="Style19"/>
              </w:rPr>
              <w:alias w:val="Indicar No. de referencia"/>
              <w:tag w:val="Indicar No. de referencia"/>
              <w:id w:val="1752356"/>
              <w:placeholder>
                <w:docPart w:val="6732E88C5B444227848C06C85335D8BB"/>
              </w:placeholder>
            </w:sdtPr>
            <w:sdtEndPr>
              <w:rPr>
                <w:rStyle w:val="Style19"/>
              </w:rPr>
            </w:sdtEndPr>
            <w:sdtContent>
              <w:r w:rsidR="002A495C" w:rsidRPr="002A495C">
                <w:t>CECANOT-DAF-CM-2020-0125</w:t>
              </w:r>
            </w:sdtContent>
          </w:sdt>
          <w:r w:rsidR="00D302ED" w:rsidRPr="00D302ED">
            <w:rPr>
              <w:rStyle w:val="Style19"/>
              <w:rFonts w:eastAsia="Calibri"/>
            </w:rPr>
            <w:t>)</w:t>
          </w:r>
        </w:sdtContent>
      </w:sdt>
      <w:r w:rsidR="00D302ED" w:rsidRPr="00D302ED">
        <w:rPr>
          <w:rFonts w:eastAsia="Calibri"/>
          <w:sz w:val="22"/>
          <w:szCs w:val="22"/>
        </w:rPr>
        <w:t xml:space="preserve">, a los fines de presentar su mejor Oferta para </w:t>
      </w:r>
      <w:sdt>
        <w:sdtPr>
          <w:rPr>
            <w:rStyle w:val="Style19"/>
          </w:rPr>
          <w:alias w:val="Indicar Objeto de contratación"/>
          <w:tag w:val="Indicar Objeto de contratación"/>
          <w:id w:val="8922305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r w:rsidR="0034147C">
            <w:rPr>
              <w:rStyle w:val="Style19"/>
            </w:rPr>
            <w:t xml:space="preserve">la </w:t>
          </w:r>
          <w:r w:rsidR="009902CF">
            <w:rPr>
              <w:rStyle w:val="Style19"/>
            </w:rPr>
            <w:t xml:space="preserve">Renovación de 50 licencias office </w:t>
          </w:r>
          <w:proofErr w:type="gramStart"/>
          <w:r w:rsidR="009902CF">
            <w:rPr>
              <w:rStyle w:val="Style19"/>
            </w:rPr>
            <w:t xml:space="preserve">365 </w:t>
          </w:r>
          <w:r w:rsidR="005A1EE1">
            <w:rPr>
              <w:rStyle w:val="Style19"/>
            </w:rPr>
            <w:t xml:space="preserve"> </w:t>
          </w:r>
          <w:r w:rsidR="001245EE">
            <w:rPr>
              <w:rStyle w:val="Style19"/>
            </w:rPr>
            <w:t>Enterprise</w:t>
          </w:r>
          <w:proofErr w:type="gramEnd"/>
          <w:r w:rsidR="001245EE">
            <w:rPr>
              <w:rStyle w:val="Style19"/>
            </w:rPr>
            <w:t xml:space="preserve"> </w:t>
          </w:r>
          <w:proofErr w:type="spellStart"/>
          <w:r w:rsidR="001245EE">
            <w:rPr>
              <w:rStyle w:val="Style19"/>
            </w:rPr>
            <w:t>E3</w:t>
          </w:r>
          <w:proofErr w:type="spellEnd"/>
        </w:sdtContent>
      </w:sdt>
    </w:p>
    <w:p w14:paraId="2859090D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7ABCEE58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  <w:r w:rsidRPr="00D302ED">
        <w:rPr>
          <w:rFonts w:eastAsia="Calibri"/>
          <w:sz w:val="22"/>
          <w:szCs w:val="22"/>
        </w:rPr>
        <w:t xml:space="preserve">La adjudicación se hará a favor del Oferente que presente la mejor propuesta y que cumpla con las especificaciones técnicas </w:t>
      </w:r>
      <w:r w:rsidRPr="00D302ED">
        <w:rPr>
          <w:rFonts w:eastAsia="Calibri"/>
          <w:b/>
          <w:sz w:val="22"/>
          <w:szCs w:val="22"/>
        </w:rPr>
        <w:t>anexas</w:t>
      </w:r>
      <w:r w:rsidRPr="00D302ED">
        <w:rPr>
          <w:rFonts w:eastAsia="Calibri"/>
          <w:sz w:val="22"/>
          <w:szCs w:val="22"/>
        </w:rPr>
        <w:t xml:space="preserve"> y sea calificada como la Oferta que más convenga a la satisfacción del interés general y el cumplimiento de los fines y cometidos de la administración conforme a la calidad y precio.</w:t>
      </w:r>
    </w:p>
    <w:p w14:paraId="3D108FC5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3F683E53" w14:textId="77777777" w:rsidR="00024A64" w:rsidRDefault="00D302ED" w:rsidP="00D302ED">
      <w:pPr>
        <w:spacing w:after="0"/>
        <w:jc w:val="both"/>
        <w:rPr>
          <w:rFonts w:eastAsia="Calibri"/>
          <w:sz w:val="22"/>
          <w:szCs w:val="22"/>
        </w:rPr>
      </w:pPr>
      <w:r w:rsidRPr="00D302ED">
        <w:rPr>
          <w:rFonts w:eastAsia="Calibri"/>
          <w:sz w:val="22"/>
          <w:szCs w:val="22"/>
        </w:rPr>
        <w:t xml:space="preserve">La presente invitación se hace de conformidad con los Artículos Nos. 16 y 17 de la Ley No. 340-06 de fecha Dieciocho (18) de Agosto del Dos Mil Seis (2006) sobre Compras y Contrataciones de Bienes, Servicios, Obras y Concesiones y su posterior modificación contenida en </w:t>
      </w:r>
      <w:smartTag w:uri="urn:schemas-microsoft-com:office:smarttags" w:element="PersonName">
        <w:smartTagPr>
          <w:attr w:name="ProductID" w:val="la Ley"/>
        </w:smartTagPr>
        <w:r w:rsidRPr="00D302ED">
          <w:rPr>
            <w:rFonts w:eastAsia="Calibri"/>
            <w:sz w:val="22"/>
            <w:szCs w:val="22"/>
          </w:rPr>
          <w:t>la Ley</w:t>
        </w:r>
      </w:smartTag>
      <w:r w:rsidRPr="00D302ED">
        <w:rPr>
          <w:rFonts w:eastAsia="Calibri"/>
          <w:sz w:val="22"/>
          <w:szCs w:val="22"/>
        </w:rPr>
        <w:t xml:space="preserve"> No. 449-06 de fecha Seis (6) de Diciembre del Dos Mil Seis (2006). </w:t>
      </w:r>
    </w:p>
    <w:p w14:paraId="1D2BD41D" w14:textId="77777777" w:rsidR="00024A64" w:rsidRDefault="00024A64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35752DD5" w14:textId="349FD21A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  <w:r w:rsidRPr="00D302ED">
        <w:rPr>
          <w:rFonts w:eastAsia="Calibri"/>
          <w:sz w:val="22"/>
          <w:szCs w:val="22"/>
        </w:rPr>
        <w:t xml:space="preserve">La fecha límite para presentar su Oferta será el </w:t>
      </w:r>
      <w:sdt>
        <w:sdtPr>
          <w:rPr>
            <w:rStyle w:val="Style19"/>
          </w:rPr>
          <w:alias w:val="Indicar Fecha"/>
          <w:tag w:val="Indicar Fecha"/>
          <w:id w:val="8922310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r w:rsidRPr="00FF1384">
            <w:rPr>
              <w:rStyle w:val="Style19"/>
              <w:rFonts w:eastAsia="Calibri"/>
            </w:rPr>
            <w:t>(</w:t>
          </w:r>
          <w:proofErr w:type="gramStart"/>
          <w:r w:rsidR="001245EE">
            <w:rPr>
              <w:rStyle w:val="Style19"/>
            </w:rPr>
            <w:t>Jueves</w:t>
          </w:r>
          <w:proofErr w:type="gramEnd"/>
          <w:r w:rsidR="001245EE">
            <w:rPr>
              <w:rStyle w:val="Style19"/>
            </w:rPr>
            <w:t xml:space="preserve"> 06</w:t>
          </w:r>
          <w:r w:rsidR="009541BD">
            <w:rPr>
              <w:rStyle w:val="Style19"/>
            </w:rPr>
            <w:t xml:space="preserve"> de agosto </w:t>
          </w:r>
          <w:r w:rsidR="0034147C">
            <w:rPr>
              <w:rStyle w:val="Style19"/>
            </w:rPr>
            <w:t>20</w:t>
          </w:r>
          <w:r w:rsidR="001245EE">
            <w:rPr>
              <w:rStyle w:val="Style19"/>
            </w:rPr>
            <w:t>20</w:t>
          </w:r>
          <w:r w:rsidRPr="00FF1384">
            <w:rPr>
              <w:rStyle w:val="Style19"/>
              <w:rFonts w:eastAsia="Calibri"/>
            </w:rPr>
            <w:t>)</w:t>
          </w:r>
        </w:sdtContent>
      </w:sdt>
      <w:r w:rsidR="00CC783B">
        <w:rPr>
          <w:rFonts w:eastAsia="Calibri"/>
          <w:sz w:val="22"/>
          <w:szCs w:val="22"/>
        </w:rPr>
        <w:t xml:space="preserve"> </w:t>
      </w:r>
      <w:r w:rsidR="00CC783B">
        <w:t>desde</w:t>
      </w:r>
      <w:r w:rsidRPr="00D302ED">
        <w:rPr>
          <w:rFonts w:eastAsia="Calibri"/>
          <w:sz w:val="22"/>
          <w:szCs w:val="22"/>
        </w:rPr>
        <w:t xml:space="preserve"> la/s </w:t>
      </w:r>
      <w:sdt>
        <w:sdtPr>
          <w:rPr>
            <w:rStyle w:val="Style19"/>
          </w:rPr>
          <w:alias w:val="Indicar Hora"/>
          <w:tag w:val="Indicar Hora"/>
          <w:id w:val="8922311"/>
          <w:placeholder>
            <w:docPart w:val="6A027F2BD6B24CF5A8ACEBC74E73BDAD"/>
          </w:placeholder>
        </w:sdtPr>
        <w:sdtEndPr>
          <w:rPr>
            <w:rStyle w:val="Style19"/>
          </w:rPr>
        </w:sdtEndPr>
        <w:sdtContent>
          <w:r w:rsidR="006F61DD">
            <w:rPr>
              <w:rStyle w:val="Style19"/>
            </w:rPr>
            <w:t xml:space="preserve">8:00 </w:t>
          </w:r>
          <w:proofErr w:type="spellStart"/>
          <w:r w:rsidR="006F61DD">
            <w:rPr>
              <w:rStyle w:val="Style19"/>
            </w:rPr>
            <w:t>A.M</w:t>
          </w:r>
          <w:proofErr w:type="spellEnd"/>
          <w:r w:rsidR="0034147C">
            <w:rPr>
              <w:rStyle w:val="Style19"/>
            </w:rPr>
            <w:t xml:space="preserve"> hasta las 10</w:t>
          </w:r>
          <w:r w:rsidR="00CC783B">
            <w:rPr>
              <w:rStyle w:val="Style19"/>
            </w:rPr>
            <w:t xml:space="preserve">: </w:t>
          </w:r>
          <w:proofErr w:type="spellStart"/>
          <w:r w:rsidR="00CC783B">
            <w:rPr>
              <w:rStyle w:val="Style19"/>
            </w:rPr>
            <w:t>A.M</w:t>
          </w:r>
          <w:proofErr w:type="spellEnd"/>
          <w:r w:rsidRPr="00E43C17">
            <w:rPr>
              <w:rStyle w:val="Style19"/>
              <w:rFonts w:eastAsia="Calibri"/>
            </w:rPr>
            <w:t>)</w:t>
          </w:r>
          <w:r w:rsidR="001245EE">
            <w:rPr>
              <w:rStyle w:val="Style19"/>
            </w:rPr>
            <w:t xml:space="preserve"> </w:t>
          </w:r>
        </w:sdtContent>
      </w:sdt>
      <w:r w:rsidRPr="00D302ED">
        <w:rPr>
          <w:rFonts w:eastAsia="Calibri"/>
          <w:sz w:val="22"/>
          <w:szCs w:val="22"/>
        </w:rPr>
        <w:t>E</w:t>
      </w:r>
      <w:r w:rsidR="009541BD">
        <w:rPr>
          <w:rFonts w:eastAsia="Calibri"/>
          <w:sz w:val="22"/>
          <w:szCs w:val="22"/>
        </w:rPr>
        <w:t xml:space="preserve">l Oferente deberá </w:t>
      </w:r>
      <w:r w:rsidR="001245EE">
        <w:t>e</w:t>
      </w:r>
      <w:r w:rsidR="009541BD">
        <w:t>nviar sus Ofertas por Correo electrónic</w:t>
      </w:r>
      <w:r w:rsidR="009902CF">
        <w:t>o o cargar directamente al portal Transaccional.</w:t>
      </w:r>
    </w:p>
    <w:p w14:paraId="6B6C214A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2E45F6B7" w14:textId="77777777" w:rsidR="00D302ED" w:rsidRPr="00D302ED" w:rsidRDefault="00D302ED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 w:rsidRPr="00D302ED">
        <w:rPr>
          <w:rFonts w:eastAsia="Calibri"/>
          <w:b/>
          <w:bCs/>
          <w:sz w:val="22"/>
          <w:szCs w:val="22"/>
        </w:rPr>
        <w:t>Nombre del Oferente/</w:t>
      </w:r>
      <w:r w:rsidR="00CD2553">
        <w:rPr>
          <w:rFonts w:eastAsia="Calibri"/>
          <w:b/>
          <w:bCs/>
          <w:sz w:val="22"/>
          <w:szCs w:val="22"/>
        </w:rPr>
        <w:t xml:space="preserve"> </w:t>
      </w:r>
      <w:r w:rsidRPr="00D302ED">
        <w:rPr>
          <w:rFonts w:eastAsia="Calibri"/>
          <w:b/>
          <w:bCs/>
          <w:sz w:val="22"/>
          <w:szCs w:val="22"/>
        </w:rPr>
        <w:t>Proponente</w:t>
      </w:r>
    </w:p>
    <w:p w14:paraId="4D16946F" w14:textId="77777777" w:rsidR="00D302ED" w:rsidRPr="00D302ED" w:rsidRDefault="00E43C17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>
        <w:rPr>
          <w:b/>
          <w:bCs/>
          <w:sz w:val="22"/>
          <w:szCs w:val="22"/>
        </w:rPr>
        <w:t>Dirección</w:t>
      </w:r>
    </w:p>
    <w:p w14:paraId="76494AE0" w14:textId="77777777" w:rsidR="00D302ED" w:rsidRPr="00D302ED" w:rsidRDefault="00E43C17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>
        <w:rPr>
          <w:b/>
          <w:bCs/>
          <w:sz w:val="22"/>
          <w:szCs w:val="22"/>
        </w:rPr>
        <w:t>Responsable del Procedimiento de Selección</w:t>
      </w:r>
    </w:p>
    <w:p w14:paraId="74CA6A6F" w14:textId="77777777" w:rsidR="00D302ED" w:rsidRPr="00D302ED" w:rsidRDefault="00D302ED" w:rsidP="00D302ED">
      <w:pPr>
        <w:spacing w:after="0"/>
        <w:jc w:val="both"/>
        <w:rPr>
          <w:rFonts w:eastAsia="Calibri"/>
          <w:b/>
          <w:sz w:val="22"/>
          <w:szCs w:val="22"/>
        </w:rPr>
      </w:pPr>
      <w:r w:rsidRPr="00D302ED">
        <w:rPr>
          <w:rFonts w:eastAsia="Calibri"/>
          <w:b/>
          <w:sz w:val="22"/>
          <w:szCs w:val="22"/>
        </w:rPr>
        <w:t>N</w:t>
      </w:r>
      <w:r w:rsidR="00E43C17">
        <w:rPr>
          <w:b/>
          <w:sz w:val="22"/>
          <w:szCs w:val="22"/>
        </w:rPr>
        <w:t>ombre de la Entidad Contratante</w:t>
      </w:r>
    </w:p>
    <w:p w14:paraId="1462164B" w14:textId="77777777" w:rsidR="00D302ED" w:rsidRPr="00D302ED" w:rsidRDefault="00D302ED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 w:rsidRPr="00D302ED">
        <w:rPr>
          <w:rFonts w:eastAsia="Calibri"/>
          <w:b/>
          <w:sz w:val="22"/>
          <w:szCs w:val="22"/>
        </w:rPr>
        <w:t>Presentación: Oferta Técnica/</w:t>
      </w:r>
      <w:r w:rsidR="00CD2553">
        <w:rPr>
          <w:rFonts w:eastAsia="Calibri"/>
          <w:b/>
          <w:sz w:val="22"/>
          <w:szCs w:val="22"/>
        </w:rPr>
        <w:t xml:space="preserve"> </w:t>
      </w:r>
      <w:r w:rsidRPr="00D302ED">
        <w:rPr>
          <w:rFonts w:eastAsia="Calibri"/>
          <w:b/>
          <w:sz w:val="22"/>
          <w:szCs w:val="22"/>
        </w:rPr>
        <w:t xml:space="preserve">Oferta Económica (Indicar según corresponda) </w:t>
      </w:r>
    </w:p>
    <w:p w14:paraId="11FDF95D" w14:textId="77777777" w:rsidR="00D302ED" w:rsidRPr="00D302ED" w:rsidRDefault="00D302ED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 w:rsidRPr="00D302ED">
        <w:rPr>
          <w:rFonts w:eastAsia="Calibri"/>
          <w:b/>
          <w:sz w:val="22"/>
          <w:szCs w:val="22"/>
        </w:rPr>
        <w:t xml:space="preserve">Referencia del Procedimiento: </w:t>
      </w:r>
    </w:p>
    <w:p w14:paraId="57542E83" w14:textId="77777777" w:rsidR="00D302ED" w:rsidRPr="00D302ED" w:rsidRDefault="00D302ED" w:rsidP="00D302ED">
      <w:pPr>
        <w:spacing w:after="0"/>
        <w:jc w:val="both"/>
        <w:rPr>
          <w:rFonts w:eastAsia="Calibri"/>
          <w:b/>
          <w:sz w:val="22"/>
          <w:szCs w:val="22"/>
          <w:lang w:val="es-ES_tradnl"/>
        </w:rPr>
      </w:pPr>
      <w:r w:rsidRPr="00D302ED">
        <w:rPr>
          <w:rFonts w:eastAsia="Calibri"/>
          <w:b/>
          <w:bCs/>
          <w:sz w:val="22"/>
          <w:szCs w:val="22"/>
        </w:rPr>
        <w:t>“SOBRE A”/ “SOBRE B” (Según corresponda)</w:t>
      </w:r>
    </w:p>
    <w:p w14:paraId="53894D9A" w14:textId="77777777" w:rsidR="00D302ED" w:rsidRDefault="00D302ED" w:rsidP="00D302ED">
      <w:pPr>
        <w:spacing w:after="0"/>
        <w:jc w:val="both"/>
        <w:rPr>
          <w:sz w:val="22"/>
          <w:szCs w:val="22"/>
        </w:rPr>
      </w:pPr>
    </w:p>
    <w:p w14:paraId="5572EA01" w14:textId="77777777" w:rsidR="00CD2553" w:rsidRDefault="00CD2553" w:rsidP="00D302ED">
      <w:pPr>
        <w:spacing w:after="0"/>
        <w:jc w:val="both"/>
        <w:rPr>
          <w:sz w:val="22"/>
          <w:szCs w:val="22"/>
        </w:rPr>
      </w:pPr>
    </w:p>
    <w:p w14:paraId="34881922" w14:textId="77777777" w:rsidR="00024A64" w:rsidRDefault="00024A64" w:rsidP="00D302ED">
      <w:pPr>
        <w:spacing w:after="0"/>
        <w:jc w:val="both"/>
        <w:rPr>
          <w:sz w:val="22"/>
          <w:szCs w:val="22"/>
        </w:rPr>
      </w:pPr>
    </w:p>
    <w:p w14:paraId="6438EEFD" w14:textId="77777777" w:rsidR="00024A64" w:rsidRDefault="00024A64" w:rsidP="00D302ED">
      <w:pPr>
        <w:spacing w:after="0"/>
        <w:jc w:val="both"/>
        <w:rPr>
          <w:sz w:val="22"/>
          <w:szCs w:val="22"/>
        </w:rPr>
      </w:pPr>
    </w:p>
    <w:p w14:paraId="77353E3E" w14:textId="77777777" w:rsidR="00024A64" w:rsidRDefault="00024A64" w:rsidP="00D302ED">
      <w:pPr>
        <w:spacing w:after="0"/>
        <w:jc w:val="both"/>
        <w:rPr>
          <w:sz w:val="22"/>
          <w:szCs w:val="22"/>
        </w:rPr>
      </w:pPr>
    </w:p>
    <w:p w14:paraId="50A1C4A9" w14:textId="77777777" w:rsidR="00024A64" w:rsidRDefault="00024A64" w:rsidP="00D302ED">
      <w:pPr>
        <w:spacing w:after="0"/>
        <w:jc w:val="both"/>
        <w:rPr>
          <w:sz w:val="22"/>
          <w:szCs w:val="22"/>
        </w:rPr>
      </w:pPr>
    </w:p>
    <w:p w14:paraId="69027636" w14:textId="77777777" w:rsidR="00024A64" w:rsidRDefault="00024A64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1E7DE843" w14:textId="77777777" w:rsidR="00CD2553" w:rsidRDefault="00CD2553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5F44025E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4F1BBA8C" w14:textId="77777777" w:rsidR="00D302ED" w:rsidRDefault="00D302ED" w:rsidP="00D302ED">
      <w:pPr>
        <w:spacing w:after="0"/>
        <w:jc w:val="both"/>
      </w:pPr>
      <w:r w:rsidRPr="00E359E7">
        <w:rPr>
          <w:rFonts w:eastAsia="Calibri"/>
          <w:sz w:val="22"/>
          <w:szCs w:val="22"/>
        </w:rPr>
        <w:lastRenderedPageBreak/>
        <w:t xml:space="preserve">Los </w:t>
      </w:r>
      <w:r w:rsidR="00B65559" w:rsidRPr="00E359E7">
        <w:rPr>
          <w:sz w:val="22"/>
          <w:szCs w:val="22"/>
        </w:rPr>
        <w:t>Oferentes/Proponentes</w:t>
      </w:r>
      <w:r w:rsidRPr="00E359E7">
        <w:rPr>
          <w:rFonts w:eastAsia="Calibri"/>
          <w:sz w:val="22"/>
          <w:szCs w:val="22"/>
        </w:rPr>
        <w:t xml:space="preserve"> </w:t>
      </w:r>
      <w:r w:rsidR="00B65559" w:rsidRPr="00E359E7">
        <w:rPr>
          <w:sz w:val="22"/>
          <w:szCs w:val="22"/>
        </w:rPr>
        <w:t>deberán estar inscri</w:t>
      </w:r>
      <w:r w:rsidRPr="00E359E7">
        <w:rPr>
          <w:rFonts w:eastAsia="Calibri"/>
          <w:sz w:val="22"/>
          <w:szCs w:val="22"/>
        </w:rPr>
        <w:t xml:space="preserve">tos en el Registro de Proveedores del Estado administrado por la </w:t>
      </w:r>
      <w:r w:rsidRPr="00E359E7">
        <w:rPr>
          <w:rFonts w:eastAsia="Calibri"/>
          <w:b/>
          <w:sz w:val="22"/>
          <w:szCs w:val="22"/>
        </w:rPr>
        <w:t>DIRECCIÓN GENERAL DE CONTRATACIONES PÚBLICAS</w:t>
      </w:r>
      <w:r w:rsidR="00CD2553">
        <w:rPr>
          <w:rFonts w:eastAsia="Calibri"/>
          <w:b/>
          <w:sz w:val="22"/>
          <w:szCs w:val="22"/>
        </w:rPr>
        <w:t>.</w:t>
      </w:r>
    </w:p>
    <w:p w14:paraId="75D063FF" w14:textId="77777777" w:rsidR="009541BD" w:rsidRPr="00D302ED" w:rsidRDefault="009541BD" w:rsidP="00D302ED">
      <w:pPr>
        <w:spacing w:after="0"/>
        <w:jc w:val="both"/>
        <w:rPr>
          <w:rFonts w:eastAsia="Calibri"/>
          <w:sz w:val="22"/>
          <w:szCs w:val="22"/>
        </w:rPr>
      </w:pPr>
      <w:r>
        <w:t>Estar al día con sus obligaciones fiscales y sr beneficiario del estado.</w:t>
      </w:r>
    </w:p>
    <w:p w14:paraId="5699375B" w14:textId="77777777" w:rsidR="00D302ED" w:rsidRPr="00D302ED" w:rsidRDefault="00D302ED" w:rsidP="00D302ED">
      <w:pPr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</w:rPr>
      </w:pPr>
    </w:p>
    <w:p w14:paraId="4EED7281" w14:textId="77777777" w:rsidR="00D302ED" w:rsidRPr="00D302ED" w:rsidRDefault="006F61DD" w:rsidP="00D302ED">
      <w:pPr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</w:rPr>
      </w:pPr>
      <w:sdt>
        <w:sdtPr>
          <w:rPr>
            <w:rStyle w:val="Style19"/>
          </w:rPr>
          <w:alias w:val="Indicar Nombre Entidad Contratante"/>
          <w:tag w:val="Indicar Nombre Entidad Contratante"/>
          <w:id w:val="4383547"/>
          <w:placeholder>
            <w:docPart w:val="5F7B118F48EC4E719F311F13034F31FC"/>
          </w:placeholder>
        </w:sdtPr>
        <w:sdtEndPr>
          <w:rPr>
            <w:rStyle w:val="Style19"/>
          </w:rPr>
        </w:sdtEndPr>
        <w:sdtContent>
          <w:r w:rsidR="00EA542E" w:rsidRPr="00D302ED">
            <w:rPr>
              <w:rStyle w:val="Style19"/>
            </w:rPr>
            <w:t>(</w:t>
          </w:r>
          <w:sdt>
            <w:sdtPr>
              <w:rPr>
                <w:rStyle w:val="Style19"/>
              </w:rPr>
              <w:alias w:val="Indicar Nombre Entidad Contratante"/>
              <w:tag w:val="Indicar Nombre Entidad Contratante"/>
              <w:id w:val="1752383"/>
              <w:placeholder>
                <w:docPart w:val="8E953EF03F4A436D83202D7C30C060BA"/>
              </w:placeholder>
            </w:sdtPr>
            <w:sdtEndPr>
              <w:rPr>
                <w:rStyle w:val="Style19"/>
              </w:rPr>
            </w:sdtEndPr>
            <w:sdtContent>
              <w:r w:rsidR="00CC783B" w:rsidRPr="00CC783B">
                <w:rPr>
                  <w:rStyle w:val="Style19"/>
                </w:rPr>
                <w:t>Centro Cardio-Neuro Oftalmológico Y Trasplante (CECANOT)</w:t>
              </w:r>
            </w:sdtContent>
          </w:sdt>
        </w:sdtContent>
      </w:sdt>
      <w:r w:rsidR="00CD2553">
        <w:rPr>
          <w:rFonts w:eastAsia="Calibri"/>
          <w:sz w:val="22"/>
          <w:szCs w:val="22"/>
        </w:rPr>
        <w:t xml:space="preserve"> </w:t>
      </w:r>
      <w:r w:rsidR="00D302ED" w:rsidRPr="00D302ED">
        <w:rPr>
          <w:rFonts w:eastAsia="Calibri"/>
          <w:sz w:val="22"/>
          <w:szCs w:val="22"/>
        </w:rPr>
        <w:t xml:space="preserve">notificará dentro de un plazo de </w:t>
      </w:r>
      <w:r w:rsidR="00B65559">
        <w:rPr>
          <w:sz w:val="22"/>
          <w:szCs w:val="22"/>
        </w:rPr>
        <w:t>C</w:t>
      </w:r>
      <w:r w:rsidR="00D302ED" w:rsidRPr="00D302ED">
        <w:rPr>
          <w:rFonts w:eastAsia="Calibri"/>
          <w:sz w:val="22"/>
          <w:szCs w:val="22"/>
        </w:rPr>
        <w:t>inco (5) días hábiles a partir de la expedición del acto administrativo de adjudicación.</w:t>
      </w:r>
    </w:p>
    <w:p w14:paraId="064E8D8B" w14:textId="77777777" w:rsidR="00D302ED" w:rsidRDefault="00D302ED" w:rsidP="00D302ED">
      <w:pPr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</w:rPr>
      </w:pPr>
    </w:p>
    <w:p w14:paraId="0E98B656" w14:textId="77777777" w:rsidR="00437493" w:rsidRPr="00D302ED" w:rsidRDefault="00437493" w:rsidP="00D302ED">
      <w:pPr>
        <w:autoSpaceDE w:val="0"/>
        <w:autoSpaceDN w:val="0"/>
        <w:adjustRightInd w:val="0"/>
        <w:spacing w:after="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Para cualquier consulta o aclaración, conforme al Cronograma de Actividades del Procedimiento de Referencia, los datos de contacto son los siguientes:</w:t>
      </w:r>
    </w:p>
    <w:p w14:paraId="1397B47F" w14:textId="77777777" w:rsidR="00EA0C4C" w:rsidRPr="007D2F67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  <w:lang w:val="es-ES_tradnl"/>
        </w:rPr>
      </w:pPr>
      <w:r w:rsidRPr="007D2F67">
        <w:rPr>
          <w:rFonts w:eastAsia="Calibri"/>
          <w:b/>
          <w:sz w:val="22"/>
          <w:szCs w:val="22"/>
          <w:lang w:val="es-ES_tradnl"/>
        </w:rPr>
        <w:t>Nombre:</w:t>
      </w:r>
      <w:r w:rsidR="007D2F67" w:rsidRPr="007D2F67">
        <w:rPr>
          <w:rFonts w:eastAsia="Calibri"/>
          <w:b/>
          <w:sz w:val="22"/>
          <w:szCs w:val="22"/>
          <w:lang w:val="es-ES_tradnl"/>
        </w:rPr>
        <w:t xml:space="preserve"> </w:t>
      </w:r>
      <w:sdt>
        <w:sdtPr>
          <w:rPr>
            <w:rFonts w:eastAsia="Calibri"/>
            <w:sz w:val="22"/>
            <w:szCs w:val="22"/>
          </w:rPr>
          <w:id w:val="4383608"/>
          <w:placeholder>
            <w:docPart w:val="61C53B949A364F2DB88551A3BC088D1C"/>
          </w:placeholder>
        </w:sdtPr>
        <w:sdtEndPr/>
        <w:sdtContent>
          <w:r w:rsidR="00CC783B">
            <w:t>Berti Namibia Paulino E.</w:t>
          </w:r>
        </w:sdtContent>
      </w:sdt>
    </w:p>
    <w:p w14:paraId="3DF428E7" w14:textId="77777777" w:rsidR="00437493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Departamento</w:t>
      </w:r>
      <w:r w:rsidR="007D2F67">
        <w:rPr>
          <w:rFonts w:eastAsia="Calibri"/>
          <w:b/>
          <w:sz w:val="22"/>
          <w:szCs w:val="22"/>
        </w:rPr>
        <w:t>:</w:t>
      </w:r>
      <w:r w:rsidR="007D2F67" w:rsidRPr="007D2F67">
        <w:rPr>
          <w:rFonts w:eastAsia="Calibri"/>
          <w:b/>
          <w:sz w:val="22"/>
          <w:szCs w:val="22"/>
        </w:rPr>
        <w:t xml:space="preserve"> </w:t>
      </w:r>
      <w:sdt>
        <w:sdtPr>
          <w:rPr>
            <w:rFonts w:eastAsia="Calibri"/>
            <w:sz w:val="22"/>
            <w:szCs w:val="22"/>
          </w:rPr>
          <w:id w:val="4383610"/>
          <w:placeholder>
            <w:docPart w:val="BE6435AA8DB748959A1833BEC766AEC4"/>
          </w:placeholder>
        </w:sdtPr>
        <w:sdtEndPr/>
        <w:sdtContent>
          <w:r w:rsidR="00CC783B">
            <w:t>Unidad de Compras</w:t>
          </w:r>
        </w:sdtContent>
      </w:sdt>
    </w:p>
    <w:p w14:paraId="5AD20BAB" w14:textId="77777777" w:rsidR="00437493" w:rsidRPr="00437493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Nombre de la Entidad Contratante:</w:t>
      </w:r>
      <w:r w:rsidR="007D2F67" w:rsidRPr="007D2F67">
        <w:rPr>
          <w:rFonts w:eastAsia="Calibri"/>
          <w:b/>
          <w:sz w:val="22"/>
          <w:szCs w:val="22"/>
        </w:rPr>
        <w:t xml:space="preserve"> </w:t>
      </w:r>
      <w:sdt>
        <w:sdtPr>
          <w:rPr>
            <w:rFonts w:eastAsia="Calibri"/>
            <w:sz w:val="22"/>
            <w:szCs w:val="22"/>
          </w:rPr>
          <w:id w:val="4383611"/>
          <w:placeholder>
            <w:docPart w:val="756BEAD0A0F842A7B45A22C889B94ACB"/>
          </w:placeholder>
        </w:sdtPr>
        <w:sdtEndPr/>
        <w:sdtContent>
          <w:r w:rsidR="00CC783B">
            <w:t>Centro Cardio-Neuro Oftalmológico y Trasplante CECANOT</w:t>
          </w:r>
        </w:sdtContent>
      </w:sdt>
    </w:p>
    <w:p w14:paraId="47169296" w14:textId="77777777" w:rsidR="00437493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</w:rPr>
      </w:pPr>
      <w:r w:rsidRPr="00437493">
        <w:rPr>
          <w:rFonts w:eastAsia="Calibri"/>
          <w:b/>
          <w:sz w:val="22"/>
          <w:szCs w:val="22"/>
        </w:rPr>
        <w:t>Dirección</w:t>
      </w:r>
      <w:r w:rsidR="00CC783B">
        <w:t xml:space="preserve">: Calle Federico Velásquez </w:t>
      </w:r>
      <w:proofErr w:type="spellStart"/>
      <w:r w:rsidR="00CC783B">
        <w:t>no.1</w:t>
      </w:r>
      <w:proofErr w:type="spellEnd"/>
      <w:r w:rsidR="00CC783B">
        <w:t xml:space="preserve"> maría auxiliadora</w:t>
      </w:r>
    </w:p>
    <w:p w14:paraId="48025ACF" w14:textId="77777777" w:rsidR="00437493" w:rsidRPr="00437493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</w:rPr>
      </w:pPr>
      <w:r w:rsidRPr="00437493">
        <w:rPr>
          <w:rFonts w:eastAsia="Calibri"/>
          <w:b/>
          <w:sz w:val="22"/>
          <w:szCs w:val="22"/>
        </w:rPr>
        <w:t>Teléfono:</w:t>
      </w:r>
      <w:r w:rsidR="007D2F67" w:rsidRPr="007D2F67">
        <w:rPr>
          <w:rFonts w:eastAsia="Calibri"/>
          <w:b/>
          <w:sz w:val="22"/>
          <w:szCs w:val="22"/>
        </w:rPr>
        <w:t xml:space="preserve"> </w:t>
      </w:r>
      <w:sdt>
        <w:sdtPr>
          <w:rPr>
            <w:rFonts w:eastAsia="Calibri"/>
            <w:sz w:val="22"/>
            <w:szCs w:val="22"/>
          </w:rPr>
          <w:id w:val="4383613"/>
          <w:placeholder>
            <w:docPart w:val="D2D0FEA01AC840F9ABED26668AE04687"/>
          </w:placeholder>
        </w:sdtPr>
        <w:sdtEndPr/>
        <w:sdtContent>
          <w:r w:rsidR="00CC783B">
            <w:t>809681-0080 ext. 230-233</w:t>
          </w:r>
        </w:sdtContent>
      </w:sdt>
    </w:p>
    <w:p w14:paraId="1D629AA2" w14:textId="77777777" w:rsidR="00EA0C4C" w:rsidRPr="00437493" w:rsidRDefault="00437493" w:rsidP="00437493">
      <w:pPr>
        <w:autoSpaceDE w:val="0"/>
        <w:autoSpaceDN w:val="0"/>
        <w:adjustRightInd w:val="0"/>
        <w:spacing w:after="0" w:line="240" w:lineRule="auto"/>
        <w:rPr>
          <w:rFonts w:eastAsia="Calibri"/>
          <w:b/>
          <w:sz w:val="22"/>
          <w:szCs w:val="22"/>
        </w:rPr>
      </w:pPr>
      <w:r w:rsidRPr="00437493">
        <w:rPr>
          <w:rFonts w:eastAsia="Calibri"/>
          <w:b/>
          <w:sz w:val="22"/>
          <w:szCs w:val="22"/>
        </w:rPr>
        <w:t>E</w:t>
      </w:r>
      <w:r w:rsidR="007D2F67">
        <w:rPr>
          <w:rFonts w:eastAsia="Calibri"/>
          <w:b/>
          <w:sz w:val="22"/>
          <w:szCs w:val="22"/>
        </w:rPr>
        <w:t>-</w:t>
      </w:r>
      <w:r w:rsidRPr="00437493">
        <w:rPr>
          <w:rFonts w:eastAsia="Calibri"/>
          <w:b/>
          <w:sz w:val="22"/>
          <w:szCs w:val="22"/>
        </w:rPr>
        <w:t>mail:</w:t>
      </w:r>
      <w:r w:rsidR="007D2F67" w:rsidRPr="007D2F67">
        <w:rPr>
          <w:rFonts w:eastAsia="Calibri"/>
          <w:b/>
          <w:sz w:val="22"/>
          <w:szCs w:val="22"/>
        </w:rPr>
        <w:t xml:space="preserve"> </w:t>
      </w:r>
      <w:sdt>
        <w:sdtPr>
          <w:rPr>
            <w:rFonts w:eastAsia="Calibri"/>
            <w:sz w:val="22"/>
            <w:szCs w:val="22"/>
          </w:rPr>
          <w:id w:val="4383614"/>
          <w:placeholder>
            <w:docPart w:val="A7139ECC33764FD19C0C32BAACE2D851"/>
          </w:placeholder>
        </w:sdtPr>
        <w:sdtEndPr/>
        <w:sdtContent>
          <w:proofErr w:type="spellStart"/>
          <w:r w:rsidR="00CC783B">
            <w:rPr>
              <w:rFonts w:eastAsia="Calibri"/>
              <w:sz w:val="22"/>
              <w:szCs w:val="22"/>
            </w:rPr>
            <w:t>compras</w:t>
          </w:r>
          <w:r w:rsidR="00CC783B">
            <w:t>@cecanot.com.do</w:t>
          </w:r>
          <w:proofErr w:type="spellEnd"/>
        </w:sdtContent>
      </w:sdt>
    </w:p>
    <w:p w14:paraId="6AD2EDC0" w14:textId="77777777" w:rsidR="00EA0C4C" w:rsidRPr="00CC783B" w:rsidRDefault="00EA0C4C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</w:rPr>
      </w:pPr>
    </w:p>
    <w:p w14:paraId="38F7C1BB" w14:textId="77777777" w:rsidR="00437493" w:rsidRDefault="00437493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13CFFAD4" w14:textId="68B407EB" w:rsidR="00437493" w:rsidRDefault="009902CF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  <w:r>
        <w:rPr>
          <w:noProof/>
          <w:lang w:val="en-US"/>
        </w:rPr>
        <w:drawing>
          <wp:anchor distT="0" distB="0" distL="114300" distR="114300" simplePos="0" relativeHeight="251700224" behindDoc="1" locked="0" layoutInCell="1" allowOverlap="1" wp14:anchorId="1DAA9E71" wp14:editId="626C1D7C">
            <wp:simplePos x="0" y="0"/>
            <wp:positionH relativeFrom="column">
              <wp:posOffset>2018030</wp:posOffset>
            </wp:positionH>
            <wp:positionV relativeFrom="paragraph">
              <wp:posOffset>85725</wp:posOffset>
            </wp:positionV>
            <wp:extent cx="1611630" cy="1209675"/>
            <wp:effectExtent l="0" t="0" r="0" b="0"/>
            <wp:wrapNone/>
            <wp:docPr id="25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64CF7" w14:textId="77777777" w:rsidR="00437493" w:rsidRDefault="00437493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3453712E" w14:textId="77777777" w:rsidR="00437493" w:rsidRDefault="0007062D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  <w:r w:rsidRPr="0007062D">
        <w:rPr>
          <w:noProof/>
          <w:lang w:val="en-US"/>
        </w:rPr>
        <w:drawing>
          <wp:anchor distT="0" distB="0" distL="114300" distR="114300" simplePos="0" relativeHeight="251699200" behindDoc="1" locked="0" layoutInCell="1" allowOverlap="1" wp14:anchorId="358D151E" wp14:editId="006FDEFE">
            <wp:simplePos x="0" y="0"/>
            <wp:positionH relativeFrom="column">
              <wp:posOffset>4276725</wp:posOffset>
            </wp:positionH>
            <wp:positionV relativeFrom="paragraph">
              <wp:posOffset>7856855</wp:posOffset>
            </wp:positionV>
            <wp:extent cx="1611630" cy="1209675"/>
            <wp:effectExtent l="19050" t="0" r="7620" b="0"/>
            <wp:wrapNone/>
            <wp:docPr id="24" name="Imagen 80" descr="C:\Documents and Settings\npaulino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0" descr="C:\Documents and Settings\npaulino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29B633" w14:textId="77777777" w:rsidR="00EA0C4C" w:rsidRPr="003277E4" w:rsidRDefault="0007062D" w:rsidP="00EA0C4C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  <w:r>
        <w:t>Berti Namibia Paulino E.</w:t>
      </w:r>
    </w:p>
    <w:p w14:paraId="5B3F76C0" w14:textId="77777777" w:rsidR="00EA0C4C" w:rsidRPr="00890574" w:rsidRDefault="00EA0C4C" w:rsidP="00EA0C4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890574">
        <w:rPr>
          <w:b/>
          <w:bCs/>
          <w:sz w:val="22"/>
          <w:szCs w:val="22"/>
          <w:lang w:val="es-DO"/>
        </w:rPr>
        <w:t>_________________________________________</w:t>
      </w:r>
      <w:r>
        <w:rPr>
          <w:b/>
          <w:bCs/>
          <w:sz w:val="22"/>
          <w:szCs w:val="22"/>
          <w:lang w:val="es-DO"/>
        </w:rPr>
        <w:t>______</w:t>
      </w:r>
      <w:r w:rsidRPr="00890574">
        <w:rPr>
          <w:b/>
          <w:bCs/>
          <w:sz w:val="22"/>
          <w:szCs w:val="22"/>
          <w:lang w:val="es-DO"/>
        </w:rPr>
        <w:t>__</w:t>
      </w:r>
    </w:p>
    <w:p w14:paraId="2CBB94BF" w14:textId="77777777" w:rsidR="00AD1D71" w:rsidRPr="003277E4" w:rsidRDefault="0007062D" w:rsidP="00AD1D71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  <w:r>
        <w:t>Enc. De Compras</w:t>
      </w:r>
    </w:p>
    <w:p w14:paraId="334621F4" w14:textId="77777777" w:rsidR="00EA0C4C" w:rsidRDefault="00EA0C4C" w:rsidP="00EA0C4C">
      <w:pPr>
        <w:spacing w:after="0" w:line="240" w:lineRule="auto"/>
        <w:ind w:right="543"/>
        <w:jc w:val="both"/>
        <w:rPr>
          <w:sz w:val="22"/>
          <w:lang w:val="es-ES_tradnl"/>
        </w:rPr>
      </w:pPr>
    </w:p>
    <w:p w14:paraId="24915AD2" w14:textId="77777777" w:rsidR="00EA0C4C" w:rsidRDefault="00EA0C4C" w:rsidP="00EA0C4C">
      <w:pPr>
        <w:spacing w:after="0" w:line="240" w:lineRule="auto"/>
        <w:ind w:right="543"/>
        <w:jc w:val="both"/>
        <w:rPr>
          <w:sz w:val="22"/>
          <w:lang w:val="es-ES_tradnl"/>
        </w:rPr>
      </w:pPr>
    </w:p>
    <w:p w14:paraId="7755E135" w14:textId="77777777" w:rsidR="00437493" w:rsidRDefault="00437493" w:rsidP="00EA0C4C">
      <w:pPr>
        <w:spacing w:after="0" w:line="240" w:lineRule="auto"/>
        <w:ind w:right="543"/>
        <w:jc w:val="both"/>
        <w:rPr>
          <w:sz w:val="22"/>
          <w:lang w:val="es-ES_tradnl"/>
        </w:rPr>
      </w:pPr>
    </w:p>
    <w:p w14:paraId="34ADB3ED" w14:textId="77777777" w:rsidR="00D302ED" w:rsidRPr="00D302ED" w:rsidRDefault="00D302ED" w:rsidP="00D302ED">
      <w:pPr>
        <w:spacing w:after="0"/>
        <w:jc w:val="both"/>
        <w:rPr>
          <w:rFonts w:eastAsia="Calibri"/>
          <w:sz w:val="22"/>
          <w:szCs w:val="22"/>
        </w:rPr>
      </w:pPr>
    </w:p>
    <w:p w14:paraId="06DC66BD" w14:textId="77777777" w:rsidR="00CD2553" w:rsidRDefault="00CD2553" w:rsidP="00D302ED">
      <w:pPr>
        <w:spacing w:after="0" w:line="240" w:lineRule="auto"/>
        <w:ind w:right="-45"/>
        <w:jc w:val="both"/>
        <w:rPr>
          <w:b/>
          <w:sz w:val="22"/>
          <w:szCs w:val="22"/>
        </w:rPr>
      </w:pPr>
    </w:p>
    <w:p w14:paraId="505E19C1" w14:textId="77777777" w:rsidR="00CD2553" w:rsidRPr="00CD2553" w:rsidRDefault="00CD2553" w:rsidP="00CD2553">
      <w:pPr>
        <w:rPr>
          <w:sz w:val="22"/>
          <w:szCs w:val="22"/>
        </w:rPr>
      </w:pPr>
    </w:p>
    <w:p w14:paraId="450EEAB0" w14:textId="77777777" w:rsidR="00CD2553" w:rsidRPr="00CD2553" w:rsidRDefault="00CD2553" w:rsidP="00CD2553">
      <w:pPr>
        <w:rPr>
          <w:sz w:val="22"/>
          <w:szCs w:val="22"/>
        </w:rPr>
      </w:pPr>
    </w:p>
    <w:p w14:paraId="684E3927" w14:textId="77777777" w:rsidR="00CD2553" w:rsidRPr="00CD2553" w:rsidRDefault="00CD2553" w:rsidP="00CD2553">
      <w:pPr>
        <w:rPr>
          <w:sz w:val="22"/>
          <w:szCs w:val="22"/>
        </w:rPr>
      </w:pPr>
    </w:p>
    <w:p w14:paraId="1BF3777E" w14:textId="77777777" w:rsidR="00C22DBE" w:rsidRPr="00CD2553" w:rsidRDefault="00C22DBE" w:rsidP="00CD2553">
      <w:pPr>
        <w:jc w:val="right"/>
        <w:rPr>
          <w:sz w:val="22"/>
          <w:szCs w:val="22"/>
        </w:rPr>
      </w:pPr>
    </w:p>
    <w:sectPr w:rsidR="00C22DBE" w:rsidRPr="00CD2553" w:rsidSect="00E43C17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CF0BA" w14:textId="77777777" w:rsidR="0015043F" w:rsidRDefault="0015043F" w:rsidP="001007E7">
      <w:pPr>
        <w:spacing w:after="0" w:line="240" w:lineRule="auto"/>
      </w:pPr>
      <w:r>
        <w:separator/>
      </w:r>
    </w:p>
  </w:endnote>
  <w:endnote w:type="continuationSeparator" w:id="0">
    <w:p w14:paraId="4C3BF8B5" w14:textId="77777777" w:rsidR="0015043F" w:rsidRDefault="001504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67865"/>
      <w:docPartObj>
        <w:docPartGallery w:val="Page Numbers (Bottom of Page)"/>
        <w:docPartUnique/>
      </w:docPartObj>
    </w:sdtPr>
    <w:sdtEndPr/>
    <w:sdtContent>
      <w:p w14:paraId="2400CF8D" w14:textId="2D8321CB" w:rsidR="00B97B51" w:rsidRDefault="009902CF" w:rsidP="00B97B51">
        <w:pPr>
          <w:pStyle w:val="Piedepgina"/>
          <w:tabs>
            <w:tab w:val="clear" w:pos="4513"/>
            <w:tab w:val="clear" w:pos="9026"/>
            <w:tab w:val="left" w:pos="3681"/>
          </w:tabs>
        </w:pPr>
        <w:r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1726C8C6" wp14:editId="26A54635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7940" t="19685" r="22860" b="8255"/>
                  <wp:wrapNone/>
                  <wp:docPr id="3" name="AutoShap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chemeClr val="tx2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tx2">
                                    <a:lumMod val="75000"/>
                                    <a:lumOff val="0"/>
                                  </a:schemeClr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C9BCDA" w14:textId="77777777" w:rsidR="00F353B8" w:rsidRDefault="002A495C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4E338D" w:rsidRPr="004E338D">
                                <w:rPr>
                                  <w:noProof/>
                                  <w:color w:val="4F81BD" w:themeColor="accent1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726C8C6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AutoShape 8" o:spid="_x0000_s1043" type="#_x0000_t107" style="position:absolute;margin-left:0;margin-top:0;width:101pt;height:27.0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" filled="f" fillcolor="#17365d [2415]" strokecolor="#71a0dc [1631]">
                  <v:textbox>
                    <w:txbxContent>
                      <w:p w14:paraId="35C9BCDA" w14:textId="77777777" w:rsidR="00F353B8" w:rsidRDefault="002A495C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4E338D" w:rsidRPr="004E338D">
                          <w:rPr>
                            <w:noProof/>
                            <w:color w:val="4F81BD" w:themeColor="accent1"/>
                          </w:rPr>
                          <w:t>1</w:t>
                        </w:r>
                        <w:r>
                          <w:rPr>
                            <w:noProof/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A6780" w14:textId="77777777" w:rsidR="0015043F" w:rsidRDefault="0015043F" w:rsidP="001007E7">
      <w:pPr>
        <w:spacing w:after="0" w:line="240" w:lineRule="auto"/>
      </w:pPr>
      <w:r>
        <w:separator/>
      </w:r>
    </w:p>
  </w:footnote>
  <w:footnote w:type="continuationSeparator" w:id="0">
    <w:p w14:paraId="6CD3F75E" w14:textId="77777777" w:rsidR="0015043F" w:rsidRDefault="0015043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073E" w14:textId="77777777" w:rsidR="0007062D" w:rsidRDefault="0007062D">
    <w:pPr>
      <w:pStyle w:val="Encabezado"/>
    </w:pPr>
  </w:p>
  <w:p w14:paraId="32009D4E" w14:textId="77777777" w:rsidR="0007062D" w:rsidRDefault="0007062D">
    <w:pPr>
      <w:pStyle w:val="Encabezado"/>
    </w:pPr>
  </w:p>
  <w:p w14:paraId="5C9F93A0" w14:textId="4FDA2852" w:rsidR="00B65559" w:rsidRDefault="009902CF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6E3CFE" wp14:editId="7608EF88">
              <wp:simplePos x="0" y="0"/>
              <wp:positionH relativeFrom="column">
                <wp:posOffset>4942840</wp:posOffset>
              </wp:positionH>
              <wp:positionV relativeFrom="paragraph">
                <wp:posOffset>-11430</wp:posOffset>
              </wp:positionV>
              <wp:extent cx="1061720" cy="252095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C8F4D0" w14:textId="77777777" w:rsidR="00B65559" w:rsidRPr="0026335F" w:rsidRDefault="00B65559" w:rsidP="00B6555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4A09D7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4A09D7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E338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4A09D7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F61DD">
                            <w:fldChar w:fldCharType="begin"/>
                          </w:r>
                          <w:r w:rsidR="006F61DD">
                            <w:instrText xml:space="preserve"> NUMPAGES   \* MERGEFORMAT </w:instrText>
                          </w:r>
                          <w:r w:rsidR="006F61DD">
                            <w:fldChar w:fldCharType="separate"/>
                          </w:r>
                          <w:r w:rsidR="004E338D" w:rsidRPr="004E338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F61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6E3CF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89.2pt;margin-top:-.9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" filled="f" stroked="f">
              <v:textbox>
                <w:txbxContent>
                  <w:p w14:paraId="37C8F4D0" w14:textId="77777777" w:rsidR="00B65559" w:rsidRPr="0026335F" w:rsidRDefault="00B65559" w:rsidP="00B6555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4A09D7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4A09D7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E338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4A09D7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A495C">
                      <w:fldChar w:fldCharType="begin"/>
                    </w:r>
                    <w:r w:rsidR="002A495C">
                      <w:instrText xml:space="preserve"> NUMPAGES   \* MERGEFORMAT </w:instrText>
                    </w:r>
                    <w:r w:rsidR="002A495C">
                      <w:fldChar w:fldCharType="separate"/>
                    </w:r>
                    <w:r w:rsidR="004E338D" w:rsidRPr="004E338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A495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2g4G9FpCxjGzFSfMeSJMZyBnpyM=" w:salt="FXtg9fSREPbNJftP9urXF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09"/>
    <w:rsid w:val="00024A64"/>
    <w:rsid w:val="00034DD9"/>
    <w:rsid w:val="00036C91"/>
    <w:rsid w:val="00045479"/>
    <w:rsid w:val="0007062D"/>
    <w:rsid w:val="000A1174"/>
    <w:rsid w:val="001007E7"/>
    <w:rsid w:val="001020C0"/>
    <w:rsid w:val="001245EE"/>
    <w:rsid w:val="001311B1"/>
    <w:rsid w:val="0015043F"/>
    <w:rsid w:val="00157600"/>
    <w:rsid w:val="00170EC5"/>
    <w:rsid w:val="00181E8D"/>
    <w:rsid w:val="00194FF2"/>
    <w:rsid w:val="001A3F92"/>
    <w:rsid w:val="001B493F"/>
    <w:rsid w:val="001F73A7"/>
    <w:rsid w:val="002009A7"/>
    <w:rsid w:val="002313C1"/>
    <w:rsid w:val="00253DBA"/>
    <w:rsid w:val="0026335F"/>
    <w:rsid w:val="002817B8"/>
    <w:rsid w:val="00295BD4"/>
    <w:rsid w:val="002A495C"/>
    <w:rsid w:val="002A7FEB"/>
    <w:rsid w:val="002E1412"/>
    <w:rsid w:val="00314023"/>
    <w:rsid w:val="00330358"/>
    <w:rsid w:val="0034147C"/>
    <w:rsid w:val="003A6194"/>
    <w:rsid w:val="003E174A"/>
    <w:rsid w:val="003F7A25"/>
    <w:rsid w:val="00421139"/>
    <w:rsid w:val="0042490F"/>
    <w:rsid w:val="00437493"/>
    <w:rsid w:val="004379A6"/>
    <w:rsid w:val="00456C17"/>
    <w:rsid w:val="00466B9C"/>
    <w:rsid w:val="004A09D7"/>
    <w:rsid w:val="004D45A8"/>
    <w:rsid w:val="004E338D"/>
    <w:rsid w:val="004F20D3"/>
    <w:rsid w:val="00535962"/>
    <w:rsid w:val="005769BF"/>
    <w:rsid w:val="0057701E"/>
    <w:rsid w:val="005A1EE1"/>
    <w:rsid w:val="005B4B30"/>
    <w:rsid w:val="005E0181"/>
    <w:rsid w:val="005E0397"/>
    <w:rsid w:val="00611A07"/>
    <w:rsid w:val="006223CC"/>
    <w:rsid w:val="0062592A"/>
    <w:rsid w:val="00630306"/>
    <w:rsid w:val="006365F4"/>
    <w:rsid w:val="006506D0"/>
    <w:rsid w:val="00651E48"/>
    <w:rsid w:val="00666D56"/>
    <w:rsid w:val="006709BC"/>
    <w:rsid w:val="00674AF7"/>
    <w:rsid w:val="00680971"/>
    <w:rsid w:val="006C1D4E"/>
    <w:rsid w:val="006F567F"/>
    <w:rsid w:val="006F61DD"/>
    <w:rsid w:val="00700B09"/>
    <w:rsid w:val="00725091"/>
    <w:rsid w:val="00780880"/>
    <w:rsid w:val="00794115"/>
    <w:rsid w:val="007B6F6F"/>
    <w:rsid w:val="007D2F67"/>
    <w:rsid w:val="00820C9F"/>
    <w:rsid w:val="0082707E"/>
    <w:rsid w:val="008B3AE5"/>
    <w:rsid w:val="008C388B"/>
    <w:rsid w:val="008D0F3B"/>
    <w:rsid w:val="008E6CAF"/>
    <w:rsid w:val="009541BD"/>
    <w:rsid w:val="009902CF"/>
    <w:rsid w:val="009E4FD8"/>
    <w:rsid w:val="00A03A74"/>
    <w:rsid w:val="00A16099"/>
    <w:rsid w:val="00A256D1"/>
    <w:rsid w:val="00A60D34"/>
    <w:rsid w:val="00A640BD"/>
    <w:rsid w:val="00A72F42"/>
    <w:rsid w:val="00A851C7"/>
    <w:rsid w:val="00A86FA8"/>
    <w:rsid w:val="00AD1D71"/>
    <w:rsid w:val="00AD7919"/>
    <w:rsid w:val="00AE13DD"/>
    <w:rsid w:val="00AF173E"/>
    <w:rsid w:val="00AF441B"/>
    <w:rsid w:val="00B22BC7"/>
    <w:rsid w:val="00B25BD2"/>
    <w:rsid w:val="00B62EEF"/>
    <w:rsid w:val="00B65559"/>
    <w:rsid w:val="00B97165"/>
    <w:rsid w:val="00B97B51"/>
    <w:rsid w:val="00BA0007"/>
    <w:rsid w:val="00BB1D79"/>
    <w:rsid w:val="00BC1D0C"/>
    <w:rsid w:val="00BC61BD"/>
    <w:rsid w:val="00BD4906"/>
    <w:rsid w:val="00BE40BD"/>
    <w:rsid w:val="00C04A84"/>
    <w:rsid w:val="00C078CB"/>
    <w:rsid w:val="00C2265A"/>
    <w:rsid w:val="00C22DBE"/>
    <w:rsid w:val="00C5078F"/>
    <w:rsid w:val="00C50861"/>
    <w:rsid w:val="00C66D08"/>
    <w:rsid w:val="00CA0E82"/>
    <w:rsid w:val="00CA164C"/>
    <w:rsid w:val="00CA4661"/>
    <w:rsid w:val="00CA74D9"/>
    <w:rsid w:val="00CC783B"/>
    <w:rsid w:val="00CD2553"/>
    <w:rsid w:val="00CE67A3"/>
    <w:rsid w:val="00D24FA7"/>
    <w:rsid w:val="00D27463"/>
    <w:rsid w:val="00D302ED"/>
    <w:rsid w:val="00D45A3E"/>
    <w:rsid w:val="00D64696"/>
    <w:rsid w:val="00D90D49"/>
    <w:rsid w:val="00DC5D96"/>
    <w:rsid w:val="00DD3D43"/>
    <w:rsid w:val="00DD4F3E"/>
    <w:rsid w:val="00E05245"/>
    <w:rsid w:val="00E13E55"/>
    <w:rsid w:val="00E33C7F"/>
    <w:rsid w:val="00E359E7"/>
    <w:rsid w:val="00E43C17"/>
    <w:rsid w:val="00E46AEB"/>
    <w:rsid w:val="00E756E2"/>
    <w:rsid w:val="00EA0C4C"/>
    <w:rsid w:val="00EA542E"/>
    <w:rsid w:val="00EA7406"/>
    <w:rsid w:val="00ED2FBC"/>
    <w:rsid w:val="00ED5F12"/>
    <w:rsid w:val="00EE1E7B"/>
    <w:rsid w:val="00F225BF"/>
    <w:rsid w:val="00F27E2A"/>
    <w:rsid w:val="00F353B8"/>
    <w:rsid w:val="00F53753"/>
    <w:rsid w:val="00F63D93"/>
    <w:rsid w:val="00F7167E"/>
    <w:rsid w:val="00F7443C"/>
    <w:rsid w:val="00F9504D"/>
    <w:rsid w:val="00FC2870"/>
    <w:rsid w:val="00FF138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62A86DD3"/>
  <w15:docId w15:val="{7FE2E6E1-7C88-4F95-868B-688ECD76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794115"/>
    <w:rPr>
      <w:rFonts w:ascii="Arial" w:hAnsi="Arial"/>
      <w:b/>
      <w:sz w:val="22"/>
    </w:rPr>
  </w:style>
  <w:style w:type="character" w:customStyle="1" w:styleId="Style20">
    <w:name w:val="Style20"/>
    <w:basedOn w:val="Fuentedeprrafopredeter"/>
    <w:uiPriority w:val="1"/>
    <w:rsid w:val="00D302ED"/>
    <w:rPr>
      <w:rFonts w:ascii="Arial" w:hAnsi="Arial"/>
      <w:sz w:val="22"/>
    </w:rPr>
  </w:style>
  <w:style w:type="character" w:customStyle="1" w:styleId="Style19">
    <w:name w:val="Style19"/>
    <w:basedOn w:val="Fuentedeprrafopredeter"/>
    <w:uiPriority w:val="1"/>
    <w:rsid w:val="00D302E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14-%20Invitaci&#243;n%20a%20presentar%20Oferta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A027F2BD6B24CF5A8ACEBC74E73B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88FDE-1F32-434B-B5DC-C3854A33841F}"/>
      </w:docPartPr>
      <w:docPartBody>
        <w:p w:rsidR="00D2788F" w:rsidRDefault="00871502">
          <w:pPr>
            <w:pStyle w:val="6A027F2BD6B24CF5A8ACEBC74E73BDAD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F7B118F48EC4E719F311F13034F3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17300-A304-4358-AE5D-DC899DFE6CEB}"/>
      </w:docPartPr>
      <w:docPartBody>
        <w:p w:rsidR="00D2788F" w:rsidRDefault="00871502">
          <w:pPr>
            <w:pStyle w:val="5F7B118F48EC4E719F311F13034F31FC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1C53B949A364F2DB88551A3BC088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B6852-43FB-4F35-97FA-A9289652B6DD}"/>
      </w:docPartPr>
      <w:docPartBody>
        <w:p w:rsidR="00D2788F" w:rsidRDefault="00871502">
          <w:pPr>
            <w:pStyle w:val="61C53B949A364F2DB88551A3BC088D1C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E6435AA8DB748959A1833BEC766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7763-FFD1-4523-ACDE-68CCB482F639}"/>
      </w:docPartPr>
      <w:docPartBody>
        <w:p w:rsidR="00D2788F" w:rsidRDefault="00871502">
          <w:pPr>
            <w:pStyle w:val="BE6435AA8DB748959A1833BEC766AEC4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56BEAD0A0F842A7B45A22C889B94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FA68F-87EF-418F-99D1-37BB3B5138A4}"/>
      </w:docPartPr>
      <w:docPartBody>
        <w:p w:rsidR="00D2788F" w:rsidRDefault="00871502">
          <w:pPr>
            <w:pStyle w:val="756BEAD0A0F842A7B45A22C889B94ACB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2D0FEA01AC840F9ABED26668AE04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7D630-BAB8-4C89-B075-3FFD71C74555}"/>
      </w:docPartPr>
      <w:docPartBody>
        <w:p w:rsidR="00D2788F" w:rsidRDefault="00871502">
          <w:pPr>
            <w:pStyle w:val="D2D0FEA01AC840F9ABED26668AE04687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7139ECC33764FD19C0C32BAACE2D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43651-311E-4778-87C1-97C4A13035B0}"/>
      </w:docPartPr>
      <w:docPartBody>
        <w:p w:rsidR="00D2788F" w:rsidRDefault="00871502">
          <w:pPr>
            <w:pStyle w:val="A7139ECC33764FD19C0C32BAACE2D851"/>
          </w:pPr>
          <w:r w:rsidRPr="006D6B8D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732E88C5B444227848C06C85335D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C9162-CFAA-4426-93B1-DC0F41D3C991}"/>
      </w:docPartPr>
      <w:docPartBody>
        <w:p w:rsidR="008E1738" w:rsidRDefault="00C83EB3" w:rsidP="00C83EB3">
          <w:pPr>
            <w:pStyle w:val="6732E88C5B444227848C06C85335D8BB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FC1460E924940A7B1E62667422F5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ADB1E-0054-4762-B25E-15352DE05CDB}"/>
      </w:docPartPr>
      <w:docPartBody>
        <w:p w:rsidR="008E1738" w:rsidRDefault="00C83EB3" w:rsidP="00C83EB3">
          <w:pPr>
            <w:pStyle w:val="5FC1460E924940A7B1E62667422F573C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E953EF03F4A436D83202D7C30C06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74415-62A4-4842-89C2-CD9838B0790F}"/>
      </w:docPartPr>
      <w:docPartBody>
        <w:p w:rsidR="008E1738" w:rsidRDefault="00C83EB3" w:rsidP="00C83EB3">
          <w:pPr>
            <w:pStyle w:val="8E953EF03F4A436D83202D7C30C060BA"/>
          </w:pPr>
          <w:r w:rsidRPr="00AC7E2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502"/>
    <w:rsid w:val="0051557C"/>
    <w:rsid w:val="007B2806"/>
    <w:rsid w:val="00871502"/>
    <w:rsid w:val="008B2E3C"/>
    <w:rsid w:val="008E1738"/>
    <w:rsid w:val="00A33781"/>
    <w:rsid w:val="00C83EB3"/>
    <w:rsid w:val="00D2788F"/>
    <w:rsid w:val="00FD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8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83EB3"/>
    <w:rPr>
      <w:color w:val="808080"/>
    </w:rPr>
  </w:style>
  <w:style w:type="paragraph" w:customStyle="1" w:styleId="6A027F2BD6B24CF5A8ACEBC74E73BDAD">
    <w:name w:val="6A027F2BD6B24CF5A8ACEBC74E73BDAD"/>
    <w:rsid w:val="00D2788F"/>
  </w:style>
  <w:style w:type="paragraph" w:customStyle="1" w:styleId="5F7B118F48EC4E719F311F13034F31FC">
    <w:name w:val="5F7B118F48EC4E719F311F13034F31FC"/>
    <w:rsid w:val="00D2788F"/>
  </w:style>
  <w:style w:type="paragraph" w:customStyle="1" w:styleId="61C53B949A364F2DB88551A3BC088D1C">
    <w:name w:val="61C53B949A364F2DB88551A3BC088D1C"/>
    <w:rsid w:val="00D2788F"/>
  </w:style>
  <w:style w:type="paragraph" w:customStyle="1" w:styleId="BE6435AA8DB748959A1833BEC766AEC4">
    <w:name w:val="BE6435AA8DB748959A1833BEC766AEC4"/>
    <w:rsid w:val="00D2788F"/>
  </w:style>
  <w:style w:type="paragraph" w:customStyle="1" w:styleId="756BEAD0A0F842A7B45A22C889B94ACB">
    <w:name w:val="756BEAD0A0F842A7B45A22C889B94ACB"/>
    <w:rsid w:val="00D2788F"/>
  </w:style>
  <w:style w:type="paragraph" w:customStyle="1" w:styleId="87B4E687E91348599B23F1369E3112C4">
    <w:name w:val="87B4E687E91348599B23F1369E3112C4"/>
    <w:rsid w:val="00D2788F"/>
  </w:style>
  <w:style w:type="paragraph" w:customStyle="1" w:styleId="D2D0FEA01AC840F9ABED26668AE04687">
    <w:name w:val="D2D0FEA01AC840F9ABED26668AE04687"/>
    <w:rsid w:val="00D2788F"/>
  </w:style>
  <w:style w:type="paragraph" w:customStyle="1" w:styleId="A7139ECC33764FD19C0C32BAACE2D851">
    <w:name w:val="A7139ECC33764FD19C0C32BAACE2D851"/>
    <w:rsid w:val="00D2788F"/>
  </w:style>
  <w:style w:type="paragraph" w:customStyle="1" w:styleId="115957063E144AA79B25BDDDD58AEC41">
    <w:name w:val="115957063E144AA79B25BDDDD58AEC41"/>
    <w:rsid w:val="00C83EB3"/>
  </w:style>
  <w:style w:type="paragraph" w:customStyle="1" w:styleId="2C5245419AF440BE824B784FCC243445">
    <w:name w:val="2C5245419AF440BE824B784FCC243445"/>
    <w:rsid w:val="00C83EB3"/>
  </w:style>
  <w:style w:type="paragraph" w:customStyle="1" w:styleId="6732E88C5B444227848C06C85335D8BB">
    <w:name w:val="6732E88C5B444227848C06C85335D8BB"/>
    <w:rsid w:val="00C83EB3"/>
  </w:style>
  <w:style w:type="paragraph" w:customStyle="1" w:styleId="5FC1460E924940A7B1E62667422F573C">
    <w:name w:val="5FC1460E924940A7B1E62667422F573C"/>
    <w:rsid w:val="00C83EB3"/>
  </w:style>
  <w:style w:type="paragraph" w:customStyle="1" w:styleId="8E953EF03F4A436D83202D7C30C060BA">
    <w:name w:val="8E953EF03F4A436D83202D7C30C060BA"/>
    <w:rsid w:val="00C83EB3"/>
  </w:style>
  <w:style w:type="paragraph" w:customStyle="1" w:styleId="048D7EFBE658477A910930AE018241B8">
    <w:name w:val="048D7EFBE658477A910930AE018241B8"/>
    <w:rsid w:val="00C83EB3"/>
  </w:style>
  <w:style w:type="paragraph" w:customStyle="1" w:styleId="3F5C71E589204C8399B4A9E285F9BEE3">
    <w:name w:val="3F5C71E589204C8399B4A9E285F9BEE3"/>
    <w:rsid w:val="00C83EB3"/>
  </w:style>
  <w:style w:type="paragraph" w:customStyle="1" w:styleId="D8425FE126814E6C959900E8DFD4E1AF">
    <w:name w:val="D8425FE126814E6C959900E8DFD4E1AF"/>
    <w:rsid w:val="00C83EB3"/>
  </w:style>
  <w:style w:type="paragraph" w:customStyle="1" w:styleId="3BB871A6312043748112A1FAF6B7B69E">
    <w:name w:val="3BB871A6312043748112A1FAF6B7B69E"/>
    <w:rsid w:val="00C83EB3"/>
  </w:style>
  <w:style w:type="paragraph" w:customStyle="1" w:styleId="9E938558F3A6452498BA38200BEEFED7">
    <w:name w:val="9E938558F3A6452498BA38200BEEFED7"/>
    <w:rsid w:val="00C83EB3"/>
  </w:style>
  <w:style w:type="paragraph" w:customStyle="1" w:styleId="7C0CD971040F44C0AEA8C7BA8706BFA9">
    <w:name w:val="7C0CD971040F44C0AEA8C7BA8706BFA9"/>
    <w:rsid w:val="00C83E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DA470-B4E3-45CA-AB0C-1A136F3B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SNCC.D.014- Invitación a presentar Ofertas</Template>
  <TotalTime>8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Namibia Paulino</cp:lastModifiedBy>
  <cp:revision>4</cp:revision>
  <cp:lastPrinted>2020-08-04T13:44:00Z</cp:lastPrinted>
  <dcterms:created xsi:type="dcterms:W3CDTF">2020-08-04T13:33:00Z</dcterms:created>
  <dcterms:modified xsi:type="dcterms:W3CDTF">2020-08-04T13:44:00Z</dcterms:modified>
</cp:coreProperties>
</file>